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FC6FEF">
        <w:rPr>
          <w:rFonts w:ascii="Corbel" w:hAnsi="Corbel"/>
          <w:bCs/>
          <w:i/>
        </w:rPr>
        <w:t xml:space="preserve">Załącznik nr 1.5 do Zarządzenia Rektora UR  nr </w:t>
      </w:r>
      <w:r w:rsidR="00FC6FEF">
        <w:rPr>
          <w:rFonts w:ascii="Corbel" w:hAnsi="Corbel"/>
          <w:bCs/>
          <w:i/>
        </w:rPr>
        <w:t>7</w:t>
      </w:r>
      <w:r w:rsidRPr="00E960BB" w:rsidR="00FC6FEF">
        <w:rPr>
          <w:rFonts w:ascii="Corbel" w:hAnsi="Corbel"/>
          <w:bCs/>
          <w:i/>
        </w:rPr>
        <w:t>/20</w:t>
      </w:r>
      <w:r w:rsidR="00FC6FEF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012646" w:rsidP="00012646" w:rsidRDefault="0071620A" w14:paraId="04D1B422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012646">
        <w:rPr>
          <w:rFonts w:ascii="Corbel" w:hAnsi="Corbel"/>
          <w:i/>
          <w:smallCaps/>
          <w:sz w:val="24"/>
          <w:szCs w:val="24"/>
        </w:rPr>
        <w:t>202</w:t>
      </w:r>
      <w:r w:rsidR="00520142">
        <w:rPr>
          <w:rFonts w:ascii="Corbel" w:hAnsi="Corbel"/>
          <w:i/>
          <w:smallCaps/>
          <w:sz w:val="24"/>
          <w:szCs w:val="24"/>
        </w:rPr>
        <w:t>2</w:t>
      </w:r>
      <w:r w:rsidR="00012646">
        <w:rPr>
          <w:rFonts w:ascii="Corbel" w:hAnsi="Corbel"/>
          <w:i/>
          <w:smallCaps/>
          <w:sz w:val="24"/>
          <w:szCs w:val="24"/>
        </w:rPr>
        <w:t>-202</w:t>
      </w:r>
      <w:r w:rsidR="00520142">
        <w:rPr>
          <w:rFonts w:ascii="Corbel" w:hAnsi="Corbel"/>
          <w:i/>
          <w:smallCaps/>
          <w:sz w:val="24"/>
          <w:szCs w:val="24"/>
        </w:rPr>
        <w:t>7</w:t>
      </w:r>
    </w:p>
    <w:p xmlns:wp14="http://schemas.microsoft.com/office/word/2010/wordml" w:rsidRPr="009C54AE" w:rsidR="0085747A" w:rsidP="00EA4832" w:rsidRDefault="0085747A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184B72" w14:paraId="5F25165C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155C84">
        <w:rPr>
          <w:rFonts w:ascii="Corbel" w:hAnsi="Corbel"/>
          <w:sz w:val="20"/>
          <w:szCs w:val="20"/>
        </w:rPr>
        <w:t>202</w:t>
      </w:r>
      <w:r w:rsidR="00520142">
        <w:rPr>
          <w:rFonts w:ascii="Corbel" w:hAnsi="Corbel"/>
          <w:sz w:val="20"/>
          <w:szCs w:val="20"/>
        </w:rPr>
        <w:t>2</w:t>
      </w:r>
      <w:r w:rsidR="00155C84">
        <w:rPr>
          <w:rFonts w:ascii="Corbel" w:hAnsi="Corbel"/>
          <w:sz w:val="20"/>
          <w:szCs w:val="20"/>
        </w:rPr>
        <w:t>/202</w:t>
      </w:r>
      <w:r w:rsidR="00520142">
        <w:rPr>
          <w:rFonts w:ascii="Corbel" w:hAnsi="Corbel"/>
          <w:sz w:val="20"/>
          <w:szCs w:val="20"/>
        </w:rPr>
        <w:t>3</w:t>
      </w:r>
      <w:bookmarkStart w:name="_GoBack" w:id="0"/>
      <w:bookmarkEnd w:id="0"/>
    </w:p>
    <w:p xmlns:wp14="http://schemas.microsoft.com/office/word/2010/wordml" w:rsidRPr="009C54AE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7E1A6D1C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7E1A6D1C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7E1A6D1C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A1F1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A1F1E" w:rsidTr="7E1A6D1C" w14:paraId="73603CF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174D27" w:rsidRDefault="008A1F1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A1F1E" w:rsidTr="7E1A6D1C" w14:paraId="63AED1F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A1F1E" w:rsidTr="7E1A6D1C" w14:paraId="4BA63E6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3D57B3" w:rsidRDefault="008A1F1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A1F1E" w:rsidTr="7E1A6D1C" w14:paraId="77AD840C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A1F1E" w:rsidTr="7E1A6D1C" w14:paraId="18E4151E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A1F1E" w:rsidTr="7E1A6D1C" w14:paraId="2630819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xmlns:wp14="http://schemas.microsoft.com/office/word/2010/wordml" w:rsidRPr="009C54AE" w:rsidR="008A1F1E" w:rsidTr="7E1A6D1C" w14:paraId="40C06CE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8A1F1E" w:rsidTr="7E1A6D1C" w14:paraId="2786482B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8F4BAD" w:rsidR="008A1F1E" w:rsidTr="7E1A6D1C" w14:paraId="5713A13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F4BAD" w:rsidR="008A1F1E" w:rsidP="7E1A6D1C" w:rsidRDefault="00D875B7" w14:paraId="66060BBB" wp14:textId="0A0820F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E1A6D1C" w:rsidR="7CC4BD55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7E1A6D1C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hab. Marta </w:t>
            </w:r>
            <w:r w:rsidRPr="7E1A6D1C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7E1A6D1C" w:rsidR="008A1F1E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A1F1E" w:rsidTr="7E1A6D1C" w14:paraId="471FE44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07C3C" w:rsidR="008A1F1E" w:rsidP="009C54AE" w:rsidRDefault="008A1F1E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1AE9621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113ABA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63689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D96649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9C54AE" w:rsidR="008A1F1E" w:rsidP="00F83B28" w:rsidRDefault="008A1F1E" w14:paraId="078AA4B1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93153A" w:rsidRDefault="008F4BAD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ogólnej, pedagogiki przedszkolnej i wczesnoszkolnej, teorii plastyki, historii sztuki, estetyki  i kultury plastycznej.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4410511E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871EA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 w wieku przedszkolnym i wczesnoszkolnym.</w:t>
            </w:r>
          </w:p>
        </w:tc>
      </w:tr>
      <w:tr xmlns:wp14="http://schemas.microsoft.com/office/word/2010/wordml" w:rsidRPr="009C54AE" w:rsidR="00B4153A" w:rsidTr="00923D7D" w14:paraId="0E37F21B" wp14:textId="77777777">
        <w:tc>
          <w:tcPr>
            <w:tcW w:w="851" w:type="dxa"/>
            <w:vAlign w:val="center"/>
          </w:tcPr>
          <w:p w:rsidRPr="009C54AE" w:rsidR="00B4153A" w:rsidP="009C54AE" w:rsidRDefault="00B4153A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B4153A" w:rsidP="009C54AE" w:rsidRDefault="008F4BAD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182BF26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Pr="0093153A" w:rsidR="0093153A" w:rsidP="008F4BAD" w:rsidRDefault="008F4BAD" w14:paraId="692B4FE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etapy, metody i formy projektowania działań plastycznych dziecka lub ucznia;</w:t>
            </w:r>
          </w:p>
          <w:p w:rsidRPr="0093153A" w:rsidR="0093153A" w:rsidP="00D16AED" w:rsidRDefault="00D16AED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Pr="0093153A" w:rsidR="0093153A" w:rsidP="00D16AED" w:rsidRDefault="00D16AED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D16AED" w:rsidRDefault="00D16AED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F63689" w:rsidP="009C54AE" w:rsidRDefault="00F63689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Pr="0093153A" w:rsidR="0093153A" w:rsidP="00D16AED" w:rsidRDefault="00D16AED" w14:paraId="4657B5B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Pr="0093153A" w:rsidR="0093153A" w:rsidP="00D16AED" w:rsidRDefault="00D16AED" w14:paraId="2FD4294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Pr="0093153A" w:rsidR="0093153A" w:rsidP="00D16AED" w:rsidRDefault="00D16AED" w14:paraId="0EF3FB6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D16AED" w:rsidRDefault="00D16AED" w14:paraId="76F4B0C4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F63689" w:rsidP="009C54AE" w:rsidRDefault="00F63689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xmlns:wp14="http://schemas.microsoft.com/office/word/2010/wordml" w:rsidRPr="009C54AE" w:rsidR="0085747A" w:rsidTr="005E6E85" w14:paraId="0492F518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D16AED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D16AED" w:rsidRDefault="00D16AED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D16AED" w:rsidRDefault="00D16AED" w14:paraId="346F56F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F63689" w:rsidP="009C54AE" w:rsidRDefault="00F63689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9C54AE" w:rsidRDefault="00B4153A" w14:paraId="68A9CEF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K02</w:t>
            </w:r>
          </w:p>
        </w:tc>
      </w:tr>
    </w:tbl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1FC39945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="00077315" w:rsidP="008B6543" w:rsidRDefault="00D16AED" w14:paraId="16E2B4C3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923D7D" w14:paraId="5686F45F" wp14:textId="77777777">
        <w:tc>
          <w:tcPr>
            <w:tcW w:w="9639" w:type="dxa"/>
          </w:tcPr>
          <w:p w:rsidR="00077315" w:rsidP="008B6543" w:rsidRDefault="00D16AED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077315" w:rsidTr="00923D7D" w14:paraId="6B657EB4" wp14:textId="77777777">
        <w:tc>
          <w:tcPr>
            <w:tcW w:w="9639" w:type="dxa"/>
          </w:tcPr>
          <w:p w:rsidRPr="000E68CC" w:rsidR="00077315" w:rsidP="008B6543" w:rsidRDefault="00D16AED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="00077315" w:rsidP="008B6543" w:rsidRDefault="00D16AED" w14:paraId="74C4C97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Pr="000E68CC" w:rsidR="00077315" w:rsidP="008B6543" w:rsidRDefault="00D16AED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155C84" w:rsidRDefault="00D16AED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>
              <w:rPr>
                <w:rFonts w:ascii="Corbel" w:hAnsi="Corbel"/>
                <w:sz w:val="24"/>
                <w:szCs w:val="24"/>
              </w:rPr>
              <w:t xml:space="preserve">zgrot, stadium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przedschematycznym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155C84" w:rsidRDefault="00D16AED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podstawy programowej w zakresie realizacji 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155C84" w:rsidRDefault="00D16AED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zajęć plastycznych. Edukacja plastyczna z ekspresją kierowaną w kl. I-III (5 godz. – hospitacji w szkole). Edukacja plastyczna z ekspresją swobodną w kl. I-III (5 godz. hospitacji  w szkole).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155C84" w:rsidRDefault="00D16AED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077315" w:rsidTr="00923D7D" w14:paraId="09AAAA2F" wp14:textId="77777777">
        <w:tc>
          <w:tcPr>
            <w:tcW w:w="9639" w:type="dxa"/>
          </w:tcPr>
          <w:p w:rsidRPr="007E0EB6" w:rsidR="00077315" w:rsidP="00155C84" w:rsidRDefault="00D16AED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77315" w:rsidTr="00C05F44" w14:paraId="5018B00A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96649" w:rsidR="00077315" w:rsidP="00D96649" w:rsidRDefault="00D875B7" w14:paraId="66C5EB5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obserwacja w czasie zajęć</w:t>
            </w:r>
          </w:p>
        </w:tc>
        <w:tc>
          <w:tcPr>
            <w:tcW w:w="2126" w:type="dxa"/>
          </w:tcPr>
          <w:p w:rsidRPr="00D96649" w:rsidR="00077315" w:rsidP="00D96649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7ABF5E4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D96649" w:rsidR="00077315" w:rsidP="00D96649" w:rsidRDefault="00077315" w14:paraId="3A51D5E7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581D0337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D96649" w:rsidR="00077315" w:rsidP="00D96649" w:rsidRDefault="00D96649" w14:paraId="06701E5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96649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BF633BC" wp14:textId="77777777">
        <w:tc>
          <w:tcPr>
            <w:tcW w:w="9670" w:type="dxa"/>
          </w:tcPr>
          <w:p w:rsidRPr="00431EF2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431EF2" w:rsidR="00110A91" w:rsidP="00110A91" w:rsidRDefault="00D875B7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431EF2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110A91" w:rsidRDefault="00D16AED" w14:paraId="7295CC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431EF2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7E1A6D1C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7E1A6D1C" w14:paraId="5210D281" wp14:textId="77777777">
        <w:tc>
          <w:tcPr>
            <w:tcW w:w="4962" w:type="dxa"/>
            <w:tcMar/>
          </w:tcPr>
          <w:p w:rsidRPr="009C54AE" w:rsidR="0085747A" w:rsidP="00FC6FEF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2E4F76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C61DC5" w:rsidTr="7E1A6D1C" w14:paraId="25B258D6" wp14:textId="77777777">
        <w:tc>
          <w:tcPr>
            <w:tcW w:w="4962" w:type="dxa"/>
            <w:tcMar/>
          </w:tcPr>
          <w:p w:rsidRPr="009C54AE" w:rsidR="00C61DC5" w:rsidP="00D875B7" w:rsidRDefault="00D875B7" w14:paraId="0CD38318" wp14:textId="39ECFF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1A6D1C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E1A6D1C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480C89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1A6D1C" w:rsidR="79DC2E1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7E1A6D1C" w14:paraId="05D2DC9C" wp14:textId="77777777">
        <w:tc>
          <w:tcPr>
            <w:tcW w:w="4962" w:type="dxa"/>
            <w:tcMar/>
          </w:tcPr>
          <w:p w:rsidRPr="009C54AE" w:rsidR="00C61DC5" w:rsidP="00D875B7" w:rsidRDefault="00C61DC5" w14:paraId="3CE23076" wp14:textId="426B52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E1A6D1C" w:rsidR="00C61DC5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7E1A6D1C" w:rsidR="00C61DC5">
              <w:rPr>
                <w:rFonts w:ascii="Corbel" w:hAnsi="Corbel"/>
                <w:sz w:val="24"/>
                <w:szCs w:val="24"/>
              </w:rPr>
              <w:t>niekontaktowe</w:t>
            </w:r>
            <w:r w:rsidRPr="7E1A6D1C" w:rsidR="00C61DC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Pr="7E1A6D1C" w:rsidR="57691B8A">
              <w:rPr>
                <w:rFonts w:ascii="Corbel" w:hAnsi="Corbel"/>
                <w:sz w:val="24"/>
                <w:szCs w:val="24"/>
              </w:rPr>
              <w:t xml:space="preserve"> </w:t>
            </w:r>
            <w:r w:rsidRPr="7E1A6D1C" w:rsidR="00C61DC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7E1A6D1C" w:rsidR="00D875B7">
              <w:rPr>
                <w:rFonts w:ascii="Corbel" w:hAnsi="Corbel"/>
                <w:sz w:val="24"/>
                <w:szCs w:val="24"/>
              </w:rPr>
              <w:t>wykonania pracy projektowej</w:t>
            </w:r>
            <w:r w:rsidRPr="7E1A6D1C" w:rsidR="00C61DC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="00C61DC5" w:rsidP="00110A91" w:rsidRDefault="00113ABA" w14:paraId="3D5C510C" wp14:textId="1DA2FD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1A6D1C" w:rsidR="6000D42E">
              <w:rPr>
                <w:rFonts w:ascii="Corbel" w:hAnsi="Corbel"/>
                <w:sz w:val="24"/>
                <w:szCs w:val="24"/>
              </w:rPr>
              <w:t>40</w:t>
            </w:r>
          </w:p>
          <w:p w:rsidR="00110A91" w:rsidP="00110A91" w:rsidRDefault="00110A91" w14:paraId="61CDCEA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3ABA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0A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85747A" w:rsidTr="7E1A6D1C" w14:paraId="52A7974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02436C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xmlns:wp14="http://schemas.microsoft.com/office/word/2010/wordml" w:rsidRPr="009C54AE" w:rsidR="0085747A" w:rsidTr="7E1A6D1C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31EF2" w:rsidR="00D16AED" w:rsidP="00431EF2" w:rsidRDefault="00D16AED" w14:paraId="0B0D913B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Pr="00D16AED" w:rsidR="00D16AED" w:rsidP="00431EF2" w:rsidRDefault="00D16AED" w14:paraId="53696C9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:rsidRPr="007E0EB6" w:rsidR="007E0EB6" w:rsidP="00431EF2" w:rsidRDefault="007E0EB6" w14:paraId="67566C0A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V., W. </w:t>
            </w: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Brittain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Twórczość a rozwój umysłowy dziecka, PWN, Warszawa 1977.</w:t>
            </w:r>
          </w:p>
          <w:p w:rsidRPr="009C54AE" w:rsidR="007E0EB6" w:rsidP="00431EF2" w:rsidRDefault="007E0EB6" w14:paraId="6C76FC7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C5D70E9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16AED" w:rsidR="007E0EB6" w:rsidP="00431EF2" w:rsidRDefault="007E0EB6" w14:paraId="62228AAB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:rsidRPr="00D16AED" w:rsidR="007E0EB6" w:rsidP="00431EF2" w:rsidRDefault="00D16AED" w14:paraId="7B905A01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D16AED" w:rsid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="00D16AED" w:rsidP="00431EF2" w:rsidRDefault="00D16AED" w14:paraId="79B2732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:rsidRPr="00D16AED" w:rsidR="007E0EB6" w:rsidP="00431EF2" w:rsidRDefault="007E0EB6" w14:paraId="6F7CBF8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D16AED" w:rsidR="00D16AED" w:rsidP="00431EF2" w:rsidRDefault="00D16AED" w14:paraId="43EFE3D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53217" w:rsidP="00C16ABF" w:rsidRDefault="00C53217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53217" w:rsidP="00C16ABF" w:rsidRDefault="00C53217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53217" w:rsidP="00C16ABF" w:rsidRDefault="00C53217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53217" w:rsidP="00C16ABF" w:rsidRDefault="00C53217" w14:paraId="44E871B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DE0"/>
    <w:multiLevelType w:val="hybridMultilevel"/>
    <w:tmpl w:val="F0D825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566623"/>
    <w:multiLevelType w:val="hybridMultilevel"/>
    <w:tmpl w:val="4672D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D77430"/>
    <w:multiLevelType w:val="hybridMultilevel"/>
    <w:tmpl w:val="ACA6D1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619E"/>
    <w:multiLevelType w:val="hybridMultilevel"/>
    <w:tmpl w:val="4BEE61D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11F0211"/>
    <w:multiLevelType w:val="hybridMultilevel"/>
    <w:tmpl w:val="87A0A0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646"/>
    <w:rsid w:val="00015B8F"/>
    <w:rsid w:val="00022ECE"/>
    <w:rsid w:val="00042A51"/>
    <w:rsid w:val="00042D2E"/>
    <w:rsid w:val="00044C82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3ABA"/>
    <w:rsid w:val="00124BFF"/>
    <w:rsid w:val="0012560E"/>
    <w:rsid w:val="00127108"/>
    <w:rsid w:val="00134B13"/>
    <w:rsid w:val="00146BC0"/>
    <w:rsid w:val="00153C41"/>
    <w:rsid w:val="00154381"/>
    <w:rsid w:val="00155C84"/>
    <w:rsid w:val="001640A7"/>
    <w:rsid w:val="00164FA7"/>
    <w:rsid w:val="00166A03"/>
    <w:rsid w:val="001718A7"/>
    <w:rsid w:val="001737CF"/>
    <w:rsid w:val="00176083"/>
    <w:rsid w:val="001770C7"/>
    <w:rsid w:val="00184B72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C5"/>
    <w:rsid w:val="003D0F95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EF2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142"/>
    <w:rsid w:val="00522098"/>
    <w:rsid w:val="00526C94"/>
    <w:rsid w:val="0053153D"/>
    <w:rsid w:val="005363C4"/>
    <w:rsid w:val="00536BDE"/>
    <w:rsid w:val="00543ACC"/>
    <w:rsid w:val="0056696D"/>
    <w:rsid w:val="00573EF9"/>
    <w:rsid w:val="0059484D"/>
    <w:rsid w:val="005A0855"/>
    <w:rsid w:val="005A3196"/>
    <w:rsid w:val="005A786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0FD"/>
    <w:rsid w:val="00790E27"/>
    <w:rsid w:val="00795571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1F1E"/>
    <w:rsid w:val="008A45F7"/>
    <w:rsid w:val="008B58EE"/>
    <w:rsid w:val="008B609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BAD"/>
    <w:rsid w:val="008F6E29"/>
    <w:rsid w:val="00916188"/>
    <w:rsid w:val="00923D7D"/>
    <w:rsid w:val="0093153A"/>
    <w:rsid w:val="009508DF"/>
    <w:rsid w:val="00950DAC"/>
    <w:rsid w:val="00954A07"/>
    <w:rsid w:val="00961C6A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6529"/>
    <w:rsid w:val="00B677C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A02"/>
    <w:rsid w:val="00BE70A5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17"/>
    <w:rsid w:val="00C56036"/>
    <w:rsid w:val="00C56285"/>
    <w:rsid w:val="00C61DC5"/>
    <w:rsid w:val="00C67E92"/>
    <w:rsid w:val="00C70A26"/>
    <w:rsid w:val="00C766DF"/>
    <w:rsid w:val="00C8185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AED"/>
    <w:rsid w:val="00D17C3C"/>
    <w:rsid w:val="00D26B2C"/>
    <w:rsid w:val="00D352C9"/>
    <w:rsid w:val="00D425B2"/>
    <w:rsid w:val="00D428D6"/>
    <w:rsid w:val="00D45BF4"/>
    <w:rsid w:val="00D53FED"/>
    <w:rsid w:val="00D552B2"/>
    <w:rsid w:val="00D608D1"/>
    <w:rsid w:val="00D74119"/>
    <w:rsid w:val="00D8075B"/>
    <w:rsid w:val="00D8678B"/>
    <w:rsid w:val="00D875B7"/>
    <w:rsid w:val="00D9663B"/>
    <w:rsid w:val="00D96649"/>
    <w:rsid w:val="00DA2114"/>
    <w:rsid w:val="00DC7B90"/>
    <w:rsid w:val="00DE09C0"/>
    <w:rsid w:val="00DE4A14"/>
    <w:rsid w:val="00DF320D"/>
    <w:rsid w:val="00DF71C8"/>
    <w:rsid w:val="00E07C3C"/>
    <w:rsid w:val="00E129B8"/>
    <w:rsid w:val="00E21E7D"/>
    <w:rsid w:val="00E22FBC"/>
    <w:rsid w:val="00E24BF5"/>
    <w:rsid w:val="00E25338"/>
    <w:rsid w:val="00E51E44"/>
    <w:rsid w:val="00E63348"/>
    <w:rsid w:val="00E73FDA"/>
    <w:rsid w:val="00E77E88"/>
    <w:rsid w:val="00E8107D"/>
    <w:rsid w:val="00E960BB"/>
    <w:rsid w:val="00EA2074"/>
    <w:rsid w:val="00EA4832"/>
    <w:rsid w:val="00EA4E9D"/>
    <w:rsid w:val="00EB422C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3689"/>
    <w:rsid w:val="00F7066B"/>
    <w:rsid w:val="00F821E2"/>
    <w:rsid w:val="00F83B28"/>
    <w:rsid w:val="00FA46E5"/>
    <w:rsid w:val="00FB7DBA"/>
    <w:rsid w:val="00FC1C25"/>
    <w:rsid w:val="00FC3F45"/>
    <w:rsid w:val="00FC6FEF"/>
    <w:rsid w:val="00FD503F"/>
    <w:rsid w:val="00FD7589"/>
    <w:rsid w:val="00FF016A"/>
    <w:rsid w:val="00FF1401"/>
    <w:rsid w:val="00FF5E7D"/>
    <w:rsid w:val="57691B8A"/>
    <w:rsid w:val="6000D42E"/>
    <w:rsid w:val="79DC2E14"/>
    <w:rsid w:val="7CC4BD55"/>
    <w:rsid w:val="7E1A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3C69"/>
  <w15:docId w15:val="{7A25510B-79D7-4E64-9EFF-4158A27318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7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800AF1-498F-4727-90F5-8073311D5C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73A393-FC55-4174-B5FA-1A7A6D42B2E3}"/>
</file>

<file path=customXml/itemProps3.xml><?xml version="1.0" encoding="utf-8"?>
<ds:datastoreItem xmlns:ds="http://schemas.openxmlformats.org/officeDocument/2006/customXml" ds:itemID="{093E0B88-5579-4DF8-A405-2A055ECDDE26}"/>
</file>

<file path=customXml/itemProps4.xml><?xml version="1.0" encoding="utf-8"?>
<ds:datastoreItem xmlns:ds="http://schemas.openxmlformats.org/officeDocument/2006/customXml" ds:itemID="{0ED54C7B-D066-43E4-82F9-CCAEB64C1F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22</cp:revision>
  <cp:lastPrinted>2019-02-06T12:12:00Z</cp:lastPrinted>
  <dcterms:created xsi:type="dcterms:W3CDTF">2019-11-06T15:37:00Z</dcterms:created>
  <dcterms:modified xsi:type="dcterms:W3CDTF">2026-03-13T14:25:31Z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